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E14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9E14E9" w:rsidRDefault="009E14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14E9" w:rsidRDefault="009E14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14E9" w:rsidRDefault="009E14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Guil</w:t>
      </w:r>
      <w:r w:rsidR="00665306">
        <w:rPr>
          <w:rFonts w:ascii="Times New Roman" w:hAnsi="Times New Roman" w:cs="Times New Roman"/>
          <w:sz w:val="24"/>
          <w:szCs w:val="24"/>
        </w:rPr>
        <w:t>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ford, Surrey,</w:t>
      </w:r>
    </w:p>
    <w:p w:rsidR="009E14E9" w:rsidRDefault="009E14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9E14E9" w:rsidRDefault="009E14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0DED">
        <w:rPr>
          <w:rFonts w:ascii="Times New Roman" w:hAnsi="Times New Roman" w:cs="Times New Roman"/>
          <w:sz w:val="24"/>
          <w:szCs w:val="24"/>
        </w:rPr>
        <w:t>24-76)</w:t>
      </w:r>
    </w:p>
    <w:p w:rsidR="000E0DED" w:rsidRDefault="000E0DE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DED" w:rsidRDefault="000E0DE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DED" w:rsidRPr="009E14E9" w:rsidRDefault="000E0DE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2016</w:t>
      </w:r>
    </w:p>
    <w:sectPr w:rsidR="000E0DED" w:rsidRPr="009E14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4E9" w:rsidRDefault="009E14E9" w:rsidP="00E71FC3">
      <w:pPr>
        <w:spacing w:after="0" w:line="240" w:lineRule="auto"/>
      </w:pPr>
      <w:r>
        <w:separator/>
      </w:r>
    </w:p>
  </w:endnote>
  <w:endnote w:type="continuationSeparator" w:id="0">
    <w:p w:rsidR="009E14E9" w:rsidRDefault="009E14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4E9" w:rsidRDefault="009E14E9" w:rsidP="00E71FC3">
      <w:pPr>
        <w:spacing w:after="0" w:line="240" w:lineRule="auto"/>
      </w:pPr>
      <w:r>
        <w:separator/>
      </w:r>
    </w:p>
  </w:footnote>
  <w:footnote w:type="continuationSeparator" w:id="0">
    <w:p w:rsidR="009E14E9" w:rsidRDefault="009E14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4E9"/>
    <w:rsid w:val="000E0DED"/>
    <w:rsid w:val="00665306"/>
    <w:rsid w:val="009E14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6A057"/>
  <w15:chartTrackingRefBased/>
  <w15:docId w15:val="{97E6AE25-4B73-4CA6-A50D-0FC555BE0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2016-03-20T21:23:00Z</dcterms:created>
  <dcterms:modified xsi:type="dcterms:W3CDTF">2016-03-20T21:49:00Z</dcterms:modified>
</cp:coreProperties>
</file>